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BC8C5" w14:textId="77777777" w:rsidR="00923D60" w:rsidRDefault="00923D60" w:rsidP="00923D6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MARKAM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6C2290C" w14:textId="77777777" w:rsidR="00923D60" w:rsidRDefault="00923D60" w:rsidP="00923D6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1AD9863" w14:textId="77777777" w:rsidR="00923D60" w:rsidRDefault="00923D60" w:rsidP="00923D6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BBBDE70" w14:textId="77777777" w:rsidR="00923D60" w:rsidRDefault="00923D60" w:rsidP="00923D6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Thomas Wort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Messingham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Lincolnshire(q.v.),</w:t>
      </w:r>
    </w:p>
    <w:p w14:paraId="31514BAD" w14:textId="77777777" w:rsidR="00923D60" w:rsidRDefault="00923D60" w:rsidP="00923D6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Stephen Welton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Frodingham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Thomas Randall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Lissington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and</w:t>
      </w:r>
    </w:p>
    <w:p w14:paraId="16D0EF49" w14:textId="77777777" w:rsidR="00923D60" w:rsidRDefault="00923D60" w:rsidP="00923D6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William Welton of Winterton(q.v.).</w:t>
      </w:r>
    </w:p>
    <w:p w14:paraId="68788947" w14:textId="77777777" w:rsidR="00923D60" w:rsidRDefault="00923D60" w:rsidP="00923D6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33746C0" w14:textId="77777777" w:rsidR="00923D60" w:rsidRDefault="00923D60" w:rsidP="00923D6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AA22B6A" w14:textId="77777777" w:rsidR="00923D60" w:rsidRDefault="00923D60" w:rsidP="00923D6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A683822" w14:textId="77777777" w:rsidR="00923D60" w:rsidRDefault="00923D60" w:rsidP="00923D6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 December 2021</w:t>
      </w:r>
    </w:p>
    <w:p w14:paraId="19D0D9A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92867" w14:textId="77777777" w:rsidR="00923D60" w:rsidRDefault="00923D60" w:rsidP="009139A6">
      <w:r>
        <w:separator/>
      </w:r>
    </w:p>
  </w:endnote>
  <w:endnote w:type="continuationSeparator" w:id="0">
    <w:p w14:paraId="20FA7E62" w14:textId="77777777" w:rsidR="00923D60" w:rsidRDefault="00923D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00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20D9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6DA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A0905" w14:textId="77777777" w:rsidR="00923D60" w:rsidRDefault="00923D60" w:rsidP="009139A6">
      <w:r>
        <w:separator/>
      </w:r>
    </w:p>
  </w:footnote>
  <w:footnote w:type="continuationSeparator" w:id="0">
    <w:p w14:paraId="10BFD9A4" w14:textId="77777777" w:rsidR="00923D60" w:rsidRDefault="00923D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438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7C7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93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D60"/>
    <w:rsid w:val="000666E0"/>
    <w:rsid w:val="002510B7"/>
    <w:rsid w:val="005C130B"/>
    <w:rsid w:val="00826F5C"/>
    <w:rsid w:val="009139A6"/>
    <w:rsid w:val="00923D60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B3D52"/>
  <w15:chartTrackingRefBased/>
  <w15:docId w15:val="{2D43CD53-421B-4528-BA64-38B9426AC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23D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2021-12-31T19:12:00Z</dcterms:created>
  <dcterms:modified xsi:type="dcterms:W3CDTF">2021-12-31T19:12:00Z</dcterms:modified>
</cp:coreProperties>
</file>